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498" w:rsidRPr="009F4D0A" w:rsidRDefault="00334498" w:rsidP="00584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D0A">
        <w:rPr>
          <w:rFonts w:ascii="Times New Roman" w:hAnsi="Times New Roman" w:cs="Times New Roman"/>
          <w:b/>
          <w:sz w:val="28"/>
          <w:szCs w:val="28"/>
        </w:rPr>
        <w:t xml:space="preserve">ПОЗДРАВЛЯЕМ!!! </w:t>
      </w:r>
    </w:p>
    <w:p w:rsidR="00334498" w:rsidRPr="009F4D0A" w:rsidRDefault="00334498" w:rsidP="00584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D0A">
        <w:rPr>
          <w:rFonts w:ascii="Times New Roman" w:hAnsi="Times New Roman" w:cs="Times New Roman"/>
          <w:b/>
          <w:sz w:val="28"/>
          <w:szCs w:val="28"/>
        </w:rPr>
        <w:t xml:space="preserve">Спутник народного песенно-танцевального ансамбля «Гива» - </w:t>
      </w:r>
    </w:p>
    <w:p w:rsidR="00334498" w:rsidRPr="009F4D0A" w:rsidRDefault="00334498" w:rsidP="00584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4D0A">
        <w:rPr>
          <w:rFonts w:ascii="Times New Roman" w:hAnsi="Times New Roman" w:cs="Times New Roman"/>
          <w:b/>
          <w:sz w:val="28"/>
          <w:szCs w:val="28"/>
        </w:rPr>
        <w:t xml:space="preserve">коллектив «Хоста» стал «ОБРАЗЦОВЫМ»!!! </w:t>
      </w:r>
    </w:p>
    <w:p w:rsidR="00334498" w:rsidRPr="009F4D0A" w:rsidRDefault="00334498" w:rsidP="009F4D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27 февраля 2013 года в сельском Доме культуры с. Булава Уль</w:t>
      </w:r>
      <w:r w:rsidRPr="009F4D0A">
        <w:rPr>
          <w:rFonts w:ascii="Times New Roman" w:hAnsi="Times New Roman" w:cs="Times New Roman"/>
          <w:sz w:val="28"/>
          <w:szCs w:val="28"/>
        </w:rPr>
        <w:t>ч</w:t>
      </w:r>
      <w:r w:rsidRPr="009F4D0A">
        <w:rPr>
          <w:rFonts w:ascii="Times New Roman" w:hAnsi="Times New Roman" w:cs="Times New Roman"/>
          <w:sz w:val="28"/>
          <w:szCs w:val="28"/>
        </w:rPr>
        <w:t>ского района состоялась мероприятие на присвоение звания «Образцовый» коллективу «Хо</w:t>
      </w:r>
      <w:r w:rsidRPr="009F4D0A">
        <w:rPr>
          <w:rFonts w:ascii="Times New Roman" w:hAnsi="Times New Roman" w:cs="Times New Roman"/>
          <w:sz w:val="28"/>
          <w:szCs w:val="28"/>
        </w:rPr>
        <w:t>с</w:t>
      </w:r>
      <w:r w:rsidRPr="009F4D0A">
        <w:rPr>
          <w:rFonts w:ascii="Times New Roman" w:hAnsi="Times New Roman" w:cs="Times New Roman"/>
          <w:sz w:val="28"/>
          <w:szCs w:val="28"/>
        </w:rPr>
        <w:t xml:space="preserve">та». </w:t>
      </w:r>
    </w:p>
    <w:p w:rsidR="00334498" w:rsidRPr="009F4D0A" w:rsidRDefault="00334498" w:rsidP="009F4D0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А как все начиналось…</w:t>
      </w:r>
    </w:p>
    <w:p w:rsidR="00334498" w:rsidRPr="009F4D0A" w:rsidRDefault="00334498" w:rsidP="005849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Летом 2003 года при народном фольклорном песенно-танцевальном а</w:t>
      </w:r>
      <w:r w:rsidRPr="009F4D0A">
        <w:rPr>
          <w:rFonts w:ascii="Times New Roman" w:hAnsi="Times New Roman" w:cs="Times New Roman"/>
          <w:sz w:val="28"/>
          <w:szCs w:val="28"/>
        </w:rPr>
        <w:t>н</w:t>
      </w:r>
      <w:r w:rsidRPr="009F4D0A">
        <w:rPr>
          <w:rFonts w:ascii="Times New Roman" w:hAnsi="Times New Roman" w:cs="Times New Roman"/>
          <w:sz w:val="28"/>
          <w:szCs w:val="28"/>
        </w:rPr>
        <w:t>самбле «Гива» собрались маленькие девочки, которые хотели заниматься танц</w:t>
      </w:r>
      <w:r w:rsidRPr="009F4D0A">
        <w:rPr>
          <w:rFonts w:ascii="Times New Roman" w:hAnsi="Times New Roman" w:cs="Times New Roman"/>
          <w:sz w:val="28"/>
          <w:szCs w:val="28"/>
        </w:rPr>
        <w:t>а</w:t>
      </w:r>
      <w:r w:rsidRPr="009F4D0A">
        <w:rPr>
          <w:rFonts w:ascii="Times New Roman" w:hAnsi="Times New Roman" w:cs="Times New Roman"/>
          <w:sz w:val="28"/>
          <w:szCs w:val="28"/>
        </w:rPr>
        <w:t>ми. Было принято решение организовать детский коллектив-спутник ансамбля «Гива». Начинали с самого простого - учили национальные игры, несложные та</w:t>
      </w:r>
      <w:r w:rsidRPr="009F4D0A">
        <w:rPr>
          <w:rFonts w:ascii="Times New Roman" w:hAnsi="Times New Roman" w:cs="Times New Roman"/>
          <w:sz w:val="28"/>
          <w:szCs w:val="28"/>
        </w:rPr>
        <w:t>н</w:t>
      </w:r>
      <w:r w:rsidRPr="009F4D0A">
        <w:rPr>
          <w:rFonts w:ascii="Times New Roman" w:hAnsi="Times New Roman" w:cs="Times New Roman"/>
          <w:sz w:val="28"/>
          <w:szCs w:val="28"/>
        </w:rPr>
        <w:t>цевальные движения, пробовали заниматься с погремушками и палочками. П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степенно состав коллектива увеличивался, усложнялась программа. Образов</w:t>
      </w:r>
      <w:r w:rsidRPr="009F4D0A">
        <w:rPr>
          <w:rFonts w:ascii="Times New Roman" w:hAnsi="Times New Roman" w:cs="Times New Roman"/>
          <w:sz w:val="28"/>
          <w:szCs w:val="28"/>
        </w:rPr>
        <w:t>а</w:t>
      </w:r>
      <w:r w:rsidRPr="009F4D0A">
        <w:rPr>
          <w:rFonts w:ascii="Times New Roman" w:hAnsi="Times New Roman" w:cs="Times New Roman"/>
          <w:sz w:val="28"/>
          <w:szCs w:val="28"/>
        </w:rPr>
        <w:t>лась основная группа способных детей. Ставили несложные номера на ко</w:t>
      </w:r>
      <w:r w:rsidRPr="009F4D0A">
        <w:rPr>
          <w:rFonts w:ascii="Times New Roman" w:hAnsi="Times New Roman" w:cs="Times New Roman"/>
          <w:sz w:val="28"/>
          <w:szCs w:val="28"/>
        </w:rPr>
        <w:t>н</w:t>
      </w:r>
      <w:r w:rsidRPr="009F4D0A">
        <w:rPr>
          <w:rFonts w:ascii="Times New Roman" w:hAnsi="Times New Roman" w:cs="Times New Roman"/>
          <w:sz w:val="28"/>
          <w:szCs w:val="28"/>
        </w:rPr>
        <w:t>цертах. В составе ансамбля «Гива» принимали участие в выездных концертах, на райо</w:t>
      </w:r>
      <w:r w:rsidRPr="009F4D0A">
        <w:rPr>
          <w:rFonts w:ascii="Times New Roman" w:hAnsi="Times New Roman" w:cs="Times New Roman"/>
          <w:sz w:val="28"/>
          <w:szCs w:val="28"/>
        </w:rPr>
        <w:t>н</w:t>
      </w:r>
      <w:r w:rsidRPr="009F4D0A">
        <w:rPr>
          <w:rFonts w:ascii="Times New Roman" w:hAnsi="Times New Roman" w:cs="Times New Roman"/>
          <w:sz w:val="28"/>
          <w:szCs w:val="28"/>
        </w:rPr>
        <w:t xml:space="preserve">ных фестивалях. Одним из первых выступлений стал концерт, посвященный 50-летию народного фольклорного песенно-танцевального ансамбля «Гива».   </w:t>
      </w:r>
    </w:p>
    <w:p w:rsidR="00334498" w:rsidRPr="009F4D0A" w:rsidRDefault="00334498" w:rsidP="005849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Фольклорный ансамбль «Хоста» создан в 2003 году, как подготовительная группа при ансамбле «Гива». Начинали заниматься небольшим составом из мал</w:t>
      </w:r>
      <w:r w:rsidRPr="009F4D0A">
        <w:rPr>
          <w:rFonts w:ascii="Times New Roman" w:hAnsi="Times New Roman" w:cs="Times New Roman"/>
          <w:sz w:val="28"/>
          <w:szCs w:val="28"/>
        </w:rPr>
        <w:t>ь</w:t>
      </w:r>
      <w:r w:rsidRPr="009F4D0A">
        <w:rPr>
          <w:rFonts w:ascii="Times New Roman" w:hAnsi="Times New Roman" w:cs="Times New Roman"/>
          <w:sz w:val="28"/>
          <w:szCs w:val="28"/>
        </w:rPr>
        <w:t>чишек и девочек 1-2 классов. На основе этой группы была разработана своя пр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грамма, которая позволяла детям в игровой форме, ненавязчиво узнавать основы национального танца. Детям очень нравилось заниматься с погремушками, пало</w:t>
      </w:r>
      <w:r w:rsidRPr="009F4D0A">
        <w:rPr>
          <w:rFonts w:ascii="Times New Roman" w:hAnsi="Times New Roman" w:cs="Times New Roman"/>
          <w:sz w:val="28"/>
          <w:szCs w:val="28"/>
        </w:rPr>
        <w:t>ч</w:t>
      </w:r>
      <w:r w:rsidRPr="009F4D0A">
        <w:rPr>
          <w:rFonts w:ascii="Times New Roman" w:hAnsi="Times New Roman" w:cs="Times New Roman"/>
          <w:sz w:val="28"/>
          <w:szCs w:val="28"/>
        </w:rPr>
        <w:t>ками, прыгать через палки и канат. В первый год  играли в национальные и</w:t>
      </w:r>
      <w:r w:rsidRPr="009F4D0A">
        <w:rPr>
          <w:rFonts w:ascii="Times New Roman" w:hAnsi="Times New Roman" w:cs="Times New Roman"/>
          <w:sz w:val="28"/>
          <w:szCs w:val="28"/>
        </w:rPr>
        <w:t>г</w:t>
      </w:r>
      <w:r w:rsidRPr="009F4D0A">
        <w:rPr>
          <w:rFonts w:ascii="Times New Roman" w:hAnsi="Times New Roman" w:cs="Times New Roman"/>
          <w:sz w:val="28"/>
          <w:szCs w:val="28"/>
        </w:rPr>
        <w:t>ры, а посредством разучивания скороговорок, загадок и несложных детских песен, уч</w:t>
      </w:r>
      <w:r w:rsidRPr="009F4D0A">
        <w:rPr>
          <w:rFonts w:ascii="Times New Roman" w:hAnsi="Times New Roman" w:cs="Times New Roman"/>
          <w:sz w:val="28"/>
          <w:szCs w:val="28"/>
        </w:rPr>
        <w:t>и</w:t>
      </w:r>
      <w:r w:rsidRPr="009F4D0A">
        <w:rPr>
          <w:rFonts w:ascii="Times New Roman" w:hAnsi="Times New Roman" w:cs="Times New Roman"/>
          <w:sz w:val="28"/>
          <w:szCs w:val="28"/>
        </w:rPr>
        <w:t>ли родной язык. Так за три года была сформирована небольшая программа, с к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торой можно было, смело выходить на сцену. Обновился состав, пришли дети, по-настоящему увлеченные и талантливые.  Коллектив впервые в</w:t>
      </w:r>
      <w:r w:rsidRPr="009F4D0A">
        <w:rPr>
          <w:rFonts w:ascii="Times New Roman" w:hAnsi="Times New Roman" w:cs="Times New Roman"/>
          <w:sz w:val="28"/>
          <w:szCs w:val="28"/>
        </w:rPr>
        <w:t>ы</w:t>
      </w:r>
      <w:r w:rsidRPr="009F4D0A">
        <w:rPr>
          <w:rFonts w:ascii="Times New Roman" w:hAnsi="Times New Roman" w:cs="Times New Roman"/>
          <w:sz w:val="28"/>
          <w:szCs w:val="28"/>
        </w:rPr>
        <w:t>ступил со своими номерами на большом юбилейном концерте, посвященном 50-летию народного фольклорн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 xml:space="preserve">го песенно-танцевального ансамбля «Гива». </w:t>
      </w:r>
    </w:p>
    <w:p w:rsidR="00334498" w:rsidRPr="009F4D0A" w:rsidRDefault="00334498" w:rsidP="005849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Приятно осознавать то, что дети занимаются фольклором с бол</w:t>
      </w:r>
      <w:r w:rsidRPr="009F4D0A">
        <w:rPr>
          <w:rFonts w:ascii="Times New Roman" w:hAnsi="Times New Roman" w:cs="Times New Roman"/>
          <w:sz w:val="28"/>
          <w:szCs w:val="28"/>
        </w:rPr>
        <w:t>ь</w:t>
      </w:r>
      <w:r w:rsidRPr="009F4D0A">
        <w:rPr>
          <w:rFonts w:ascii="Times New Roman" w:hAnsi="Times New Roman" w:cs="Times New Roman"/>
          <w:sz w:val="28"/>
          <w:szCs w:val="28"/>
        </w:rPr>
        <w:t>шой охотой и желанием. Сегодня в ансамбле занимаются 16 детей, не считая  группы с 5 до 6 лет. Старшая и младшая группы уже зарекомендовали себя, как коллектив с выс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ким уровнем исполнительского мастерства.  Четко поставленная программа, в</w:t>
      </w:r>
      <w:r w:rsidRPr="009F4D0A">
        <w:rPr>
          <w:rFonts w:ascii="Times New Roman" w:hAnsi="Times New Roman" w:cs="Times New Roman"/>
          <w:sz w:val="28"/>
          <w:szCs w:val="28"/>
        </w:rPr>
        <w:t>ы</w:t>
      </w:r>
      <w:r w:rsidRPr="009F4D0A">
        <w:rPr>
          <w:rFonts w:ascii="Times New Roman" w:hAnsi="Times New Roman" w:cs="Times New Roman"/>
          <w:sz w:val="28"/>
          <w:szCs w:val="28"/>
        </w:rPr>
        <w:t>сокое исполнительское мастерство – результат многочасовых репетиций, упорн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го труда и безграничной преданности любимому делу балетмейстера Актанко Марины Владимировны. Знание возрастной психологии, помогают педагогу и</w:t>
      </w:r>
      <w:r w:rsidRPr="009F4D0A">
        <w:rPr>
          <w:rFonts w:ascii="Times New Roman" w:hAnsi="Times New Roman" w:cs="Times New Roman"/>
          <w:sz w:val="28"/>
          <w:szCs w:val="28"/>
        </w:rPr>
        <w:t>с</w:t>
      </w:r>
      <w:r w:rsidRPr="009F4D0A">
        <w:rPr>
          <w:rFonts w:ascii="Times New Roman" w:hAnsi="Times New Roman" w:cs="Times New Roman"/>
          <w:sz w:val="28"/>
          <w:szCs w:val="28"/>
        </w:rPr>
        <w:t>пользовать в номерах игровые элементы. Все это позволяет детям развивать вн</w:t>
      </w:r>
      <w:r w:rsidRPr="009F4D0A">
        <w:rPr>
          <w:rFonts w:ascii="Times New Roman" w:hAnsi="Times New Roman" w:cs="Times New Roman"/>
          <w:sz w:val="28"/>
          <w:szCs w:val="28"/>
        </w:rPr>
        <w:t>и</w:t>
      </w:r>
      <w:r w:rsidRPr="009F4D0A">
        <w:rPr>
          <w:rFonts w:ascii="Times New Roman" w:hAnsi="Times New Roman" w:cs="Times New Roman"/>
          <w:sz w:val="28"/>
          <w:szCs w:val="28"/>
        </w:rPr>
        <w:t>мание, получать навыки общения.</w:t>
      </w:r>
    </w:p>
    <w:p w:rsidR="00334498" w:rsidRPr="009F4D0A" w:rsidRDefault="00334498" w:rsidP="00584901">
      <w:p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 xml:space="preserve">   Детский фольклорный ансамбль «Хоста» один из ведущих творческих колле</w:t>
      </w:r>
      <w:r w:rsidRPr="009F4D0A">
        <w:rPr>
          <w:rFonts w:ascii="Times New Roman" w:hAnsi="Times New Roman" w:cs="Times New Roman"/>
          <w:sz w:val="28"/>
          <w:szCs w:val="28"/>
        </w:rPr>
        <w:t>к</w:t>
      </w:r>
      <w:r w:rsidRPr="009F4D0A">
        <w:rPr>
          <w:rFonts w:ascii="Times New Roman" w:hAnsi="Times New Roman" w:cs="Times New Roman"/>
          <w:sz w:val="28"/>
          <w:szCs w:val="28"/>
        </w:rPr>
        <w:t>тивов, представляющих этнографическую культуру Ульчского муниципального ра</w:t>
      </w:r>
      <w:r w:rsidRPr="009F4D0A">
        <w:rPr>
          <w:rFonts w:ascii="Times New Roman" w:hAnsi="Times New Roman" w:cs="Times New Roman"/>
          <w:sz w:val="28"/>
          <w:szCs w:val="28"/>
        </w:rPr>
        <w:t>й</w:t>
      </w:r>
      <w:r w:rsidRPr="009F4D0A">
        <w:rPr>
          <w:rFonts w:ascii="Times New Roman" w:hAnsi="Times New Roman" w:cs="Times New Roman"/>
          <w:sz w:val="28"/>
          <w:szCs w:val="28"/>
        </w:rPr>
        <w:t>она, участник районных, краевых, международных мероприятий, фестивалей, смотров-конкурсов.</w:t>
      </w:r>
    </w:p>
    <w:p w:rsidR="00334498" w:rsidRPr="009F4D0A" w:rsidRDefault="00334498" w:rsidP="00D4447B">
      <w:pPr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 xml:space="preserve">Фольклорный ансамбль «Хоста» имеет награды:            </w:t>
      </w: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диплом 1-ой степени 6-го и 7-го Международного фестиваля хореографич</w:t>
      </w:r>
      <w:r w:rsidRPr="009F4D0A">
        <w:rPr>
          <w:rFonts w:ascii="Times New Roman" w:hAnsi="Times New Roman" w:cs="Times New Roman"/>
          <w:sz w:val="28"/>
          <w:szCs w:val="28"/>
        </w:rPr>
        <w:t>е</w:t>
      </w:r>
      <w:r w:rsidRPr="009F4D0A">
        <w:rPr>
          <w:rFonts w:ascii="Times New Roman" w:hAnsi="Times New Roman" w:cs="Times New Roman"/>
          <w:sz w:val="28"/>
          <w:szCs w:val="28"/>
        </w:rPr>
        <w:t xml:space="preserve">ского искусства стран Тихоокеанского бассейна;  2007, 2009г.  г. Хабаровск </w:t>
      </w:r>
    </w:p>
    <w:p w:rsidR="00334498" w:rsidRPr="009F4D0A" w:rsidRDefault="00334498" w:rsidP="001A608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диплом 1-ой степени районного фестиваля-конкурса «Звезды над прол</w:t>
      </w:r>
      <w:r w:rsidRPr="009F4D0A">
        <w:rPr>
          <w:rFonts w:ascii="Times New Roman" w:hAnsi="Times New Roman" w:cs="Times New Roman"/>
          <w:sz w:val="28"/>
          <w:szCs w:val="28"/>
        </w:rPr>
        <w:t>и</w:t>
      </w:r>
      <w:r w:rsidRPr="009F4D0A">
        <w:rPr>
          <w:rFonts w:ascii="Times New Roman" w:hAnsi="Times New Roman" w:cs="Times New Roman"/>
          <w:sz w:val="28"/>
          <w:szCs w:val="28"/>
        </w:rPr>
        <w:t>вом»;    июнь, 2009.  п. Де-Кастри</w:t>
      </w: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диплом Международного фестиваля фольклорного искусства стран Тих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океанского региона-1-ое место, назван лучшим колле</w:t>
      </w:r>
      <w:r w:rsidRPr="009F4D0A">
        <w:rPr>
          <w:rFonts w:ascii="Times New Roman" w:hAnsi="Times New Roman" w:cs="Times New Roman"/>
          <w:sz w:val="28"/>
          <w:szCs w:val="28"/>
        </w:rPr>
        <w:t>к</w:t>
      </w:r>
      <w:r w:rsidRPr="009F4D0A">
        <w:rPr>
          <w:rFonts w:ascii="Times New Roman" w:hAnsi="Times New Roman" w:cs="Times New Roman"/>
          <w:sz w:val="28"/>
          <w:szCs w:val="28"/>
        </w:rPr>
        <w:t>тивом   (г.Токио, Япония);      июль, 2011.</w:t>
      </w: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участники культурного обмена по приглашению Ассоциации а</w:t>
      </w:r>
      <w:r w:rsidRPr="009F4D0A">
        <w:rPr>
          <w:rFonts w:ascii="Times New Roman" w:hAnsi="Times New Roman" w:cs="Times New Roman"/>
          <w:sz w:val="28"/>
          <w:szCs w:val="28"/>
        </w:rPr>
        <w:t>й</w:t>
      </w:r>
      <w:r w:rsidRPr="009F4D0A">
        <w:rPr>
          <w:rFonts w:ascii="Times New Roman" w:hAnsi="Times New Roman" w:cs="Times New Roman"/>
          <w:sz w:val="28"/>
          <w:szCs w:val="28"/>
        </w:rPr>
        <w:t xml:space="preserve">нов (г.Саппоро, Хоккайдо, Япония);    сентябрь,  2011.  </w:t>
      </w: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диплом лауреата 1-ой степени за участие в конкурсном просмотре творч</w:t>
      </w:r>
      <w:r w:rsidRPr="009F4D0A">
        <w:rPr>
          <w:rFonts w:ascii="Times New Roman" w:hAnsi="Times New Roman" w:cs="Times New Roman"/>
          <w:sz w:val="28"/>
          <w:szCs w:val="28"/>
        </w:rPr>
        <w:t>е</w:t>
      </w:r>
      <w:r w:rsidRPr="009F4D0A">
        <w:rPr>
          <w:rFonts w:ascii="Times New Roman" w:hAnsi="Times New Roman" w:cs="Times New Roman"/>
          <w:sz w:val="28"/>
          <w:szCs w:val="28"/>
        </w:rPr>
        <w:t>ских коллективов краевой творческой смены «Дети Амура: жизнь и творч</w:t>
      </w:r>
      <w:r w:rsidRPr="009F4D0A">
        <w:rPr>
          <w:rFonts w:ascii="Times New Roman" w:hAnsi="Times New Roman" w:cs="Times New Roman"/>
          <w:sz w:val="28"/>
          <w:szCs w:val="28"/>
        </w:rPr>
        <w:t>е</w:t>
      </w:r>
      <w:r w:rsidRPr="009F4D0A">
        <w:rPr>
          <w:rFonts w:ascii="Times New Roman" w:hAnsi="Times New Roman" w:cs="Times New Roman"/>
          <w:sz w:val="28"/>
          <w:szCs w:val="28"/>
        </w:rPr>
        <w:t>ство»;   июнь, 2012.  г. Амурск</w:t>
      </w: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сертификат на участие в международной смене «Молодой дальневосто</w:t>
      </w:r>
      <w:r w:rsidRPr="009F4D0A">
        <w:rPr>
          <w:rFonts w:ascii="Times New Roman" w:hAnsi="Times New Roman" w:cs="Times New Roman"/>
          <w:sz w:val="28"/>
          <w:szCs w:val="28"/>
        </w:rPr>
        <w:t>ч</w:t>
      </w:r>
      <w:r w:rsidRPr="009F4D0A">
        <w:rPr>
          <w:rFonts w:ascii="Times New Roman" w:hAnsi="Times New Roman" w:cs="Times New Roman"/>
          <w:sz w:val="28"/>
          <w:szCs w:val="28"/>
        </w:rPr>
        <w:t>ник», г. Далянь (КНР);      июнь, 2012.   г. Амурск</w:t>
      </w:r>
    </w:p>
    <w:p w:rsidR="00334498" w:rsidRPr="009F4D0A" w:rsidRDefault="00334498" w:rsidP="0058490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диплом краевого фестиваля детского творчества «Путь к истокам», посв</w:t>
      </w:r>
      <w:r w:rsidRPr="009F4D0A">
        <w:rPr>
          <w:rFonts w:ascii="Times New Roman" w:hAnsi="Times New Roman" w:cs="Times New Roman"/>
          <w:sz w:val="28"/>
          <w:szCs w:val="28"/>
        </w:rPr>
        <w:t>я</w:t>
      </w:r>
      <w:r w:rsidRPr="009F4D0A">
        <w:rPr>
          <w:rFonts w:ascii="Times New Roman" w:hAnsi="Times New Roman" w:cs="Times New Roman"/>
          <w:sz w:val="28"/>
          <w:szCs w:val="28"/>
        </w:rPr>
        <w:t>щенный 20-летию краевой творческой смене «Дети Амура: жизнь и творч</w:t>
      </w:r>
      <w:r w:rsidRPr="009F4D0A">
        <w:rPr>
          <w:rFonts w:ascii="Times New Roman" w:hAnsi="Times New Roman" w:cs="Times New Roman"/>
          <w:sz w:val="28"/>
          <w:szCs w:val="28"/>
        </w:rPr>
        <w:t>е</w:t>
      </w:r>
      <w:r w:rsidRPr="009F4D0A">
        <w:rPr>
          <w:rFonts w:ascii="Times New Roman" w:hAnsi="Times New Roman" w:cs="Times New Roman"/>
          <w:sz w:val="28"/>
          <w:szCs w:val="28"/>
        </w:rPr>
        <w:t xml:space="preserve">ство», г. Хабаровск.    Декабрь, </w:t>
      </w:r>
      <w:smartTag w:uri="urn:schemas-microsoft-com:office:smarttags" w:element="metricconverter">
        <w:smartTagPr>
          <w:attr w:name="ProductID" w:val="2012. Г"/>
        </w:smartTagPr>
        <w:r w:rsidRPr="009F4D0A">
          <w:rPr>
            <w:rFonts w:ascii="Times New Roman" w:hAnsi="Times New Roman" w:cs="Times New Roman"/>
            <w:sz w:val="28"/>
            <w:szCs w:val="28"/>
          </w:rPr>
          <w:t>2012. Г</w:t>
        </w:r>
      </w:smartTag>
      <w:r w:rsidRPr="009F4D0A">
        <w:rPr>
          <w:rFonts w:ascii="Times New Roman" w:hAnsi="Times New Roman" w:cs="Times New Roman"/>
          <w:sz w:val="28"/>
          <w:szCs w:val="28"/>
        </w:rPr>
        <w:t>. Хабаровск</w:t>
      </w:r>
    </w:p>
    <w:p w:rsidR="00334498" w:rsidRPr="009F4D0A" w:rsidRDefault="00334498" w:rsidP="005849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Руководитель ансамбля Галина Павловна Веткан и балетмейстер Марина Владимировна Актанко разработали программу, которая пом</w:t>
      </w:r>
      <w:r w:rsidRPr="009F4D0A">
        <w:rPr>
          <w:rFonts w:ascii="Times New Roman" w:hAnsi="Times New Roman" w:cs="Times New Roman"/>
          <w:sz w:val="28"/>
          <w:szCs w:val="28"/>
        </w:rPr>
        <w:t>о</w:t>
      </w:r>
      <w:r w:rsidRPr="009F4D0A">
        <w:rPr>
          <w:rFonts w:ascii="Times New Roman" w:hAnsi="Times New Roman" w:cs="Times New Roman"/>
          <w:sz w:val="28"/>
          <w:szCs w:val="28"/>
        </w:rPr>
        <w:t>гает глубже узнать основы народного танца, жанры устного народного творчества.</w:t>
      </w:r>
    </w:p>
    <w:p w:rsidR="00334498" w:rsidRPr="009F4D0A" w:rsidRDefault="00334498" w:rsidP="0058490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С каждым годом растет исполнительское мастерство и профессиональный уровень детского фольклорного ансамбля «Хоста».</w:t>
      </w:r>
    </w:p>
    <w:p w:rsidR="00334498" w:rsidRPr="009F4D0A" w:rsidRDefault="00334498" w:rsidP="00DF229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F4D0A">
        <w:rPr>
          <w:rFonts w:ascii="Times New Roman" w:hAnsi="Times New Roman" w:cs="Times New Roman"/>
          <w:sz w:val="28"/>
          <w:szCs w:val="28"/>
        </w:rPr>
        <w:t>Впереди – новые творческие идеи, репетиции, выступления.</w:t>
      </w:r>
    </w:p>
    <w:p w:rsidR="00334498" w:rsidRPr="009F4D0A" w:rsidRDefault="00334498" w:rsidP="00D4447B">
      <w:pPr>
        <w:rPr>
          <w:rFonts w:ascii="Times New Roman" w:hAnsi="Times New Roman" w:cs="Times New Roman"/>
          <w:sz w:val="28"/>
          <w:szCs w:val="28"/>
        </w:rPr>
      </w:pPr>
    </w:p>
    <w:p w:rsidR="00334498" w:rsidRPr="009F4D0A" w:rsidRDefault="00334498" w:rsidP="00D4447B">
      <w:pPr>
        <w:rPr>
          <w:rFonts w:ascii="Times New Roman" w:hAnsi="Times New Roman" w:cs="Times New Roman"/>
          <w:sz w:val="28"/>
          <w:szCs w:val="28"/>
        </w:rPr>
      </w:pPr>
    </w:p>
    <w:p w:rsidR="00334498" w:rsidRPr="009F4D0A" w:rsidRDefault="00334498" w:rsidP="00D4447B">
      <w:pPr>
        <w:rPr>
          <w:rFonts w:ascii="Times New Roman" w:hAnsi="Times New Roman" w:cs="Times New Roman"/>
          <w:sz w:val="28"/>
          <w:szCs w:val="28"/>
        </w:rPr>
      </w:pPr>
    </w:p>
    <w:p w:rsidR="00334498" w:rsidRPr="009F4D0A" w:rsidRDefault="00334498" w:rsidP="00D4447B">
      <w:pPr>
        <w:rPr>
          <w:rFonts w:ascii="Times New Roman" w:hAnsi="Times New Roman" w:cs="Times New Roman"/>
          <w:sz w:val="28"/>
          <w:szCs w:val="28"/>
        </w:rPr>
      </w:pPr>
    </w:p>
    <w:p w:rsidR="00334498" w:rsidRPr="009F4D0A" w:rsidRDefault="00334498" w:rsidP="00EB628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F4D0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34498" w:rsidRPr="009F4D0A" w:rsidSect="00A36C1A"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93C3B"/>
    <w:multiLevelType w:val="hybridMultilevel"/>
    <w:tmpl w:val="B3AA2F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4F3"/>
    <w:rsid w:val="00014F86"/>
    <w:rsid w:val="00025F0C"/>
    <w:rsid w:val="00035BCE"/>
    <w:rsid w:val="00070CCA"/>
    <w:rsid w:val="00146B4F"/>
    <w:rsid w:val="00150318"/>
    <w:rsid w:val="001A6081"/>
    <w:rsid w:val="001B7B02"/>
    <w:rsid w:val="002749F1"/>
    <w:rsid w:val="002B4AF8"/>
    <w:rsid w:val="00334498"/>
    <w:rsid w:val="00346960"/>
    <w:rsid w:val="00360E2C"/>
    <w:rsid w:val="00383B7D"/>
    <w:rsid w:val="003C7694"/>
    <w:rsid w:val="003D7D99"/>
    <w:rsid w:val="003E5717"/>
    <w:rsid w:val="00416A8D"/>
    <w:rsid w:val="004240B1"/>
    <w:rsid w:val="00443CD4"/>
    <w:rsid w:val="004704EA"/>
    <w:rsid w:val="004E6BE8"/>
    <w:rsid w:val="00581EE5"/>
    <w:rsid w:val="00584901"/>
    <w:rsid w:val="005F066A"/>
    <w:rsid w:val="005F4718"/>
    <w:rsid w:val="0064493C"/>
    <w:rsid w:val="00664AA5"/>
    <w:rsid w:val="006763E7"/>
    <w:rsid w:val="006D7C4D"/>
    <w:rsid w:val="007B4C40"/>
    <w:rsid w:val="007D6995"/>
    <w:rsid w:val="00833C56"/>
    <w:rsid w:val="008557FB"/>
    <w:rsid w:val="00873A79"/>
    <w:rsid w:val="008E49CA"/>
    <w:rsid w:val="0093135E"/>
    <w:rsid w:val="009D3CF2"/>
    <w:rsid w:val="009F2B60"/>
    <w:rsid w:val="009F4D0A"/>
    <w:rsid w:val="00A36C1A"/>
    <w:rsid w:val="00A71DA2"/>
    <w:rsid w:val="00AE4F55"/>
    <w:rsid w:val="00B444F3"/>
    <w:rsid w:val="00B720CB"/>
    <w:rsid w:val="00B81BCD"/>
    <w:rsid w:val="00C056AE"/>
    <w:rsid w:val="00C71596"/>
    <w:rsid w:val="00CB5F0B"/>
    <w:rsid w:val="00D33A1F"/>
    <w:rsid w:val="00D4447B"/>
    <w:rsid w:val="00D46B72"/>
    <w:rsid w:val="00DB63DE"/>
    <w:rsid w:val="00DC0FA7"/>
    <w:rsid w:val="00DF2290"/>
    <w:rsid w:val="00E50406"/>
    <w:rsid w:val="00E8112C"/>
    <w:rsid w:val="00EB00DC"/>
    <w:rsid w:val="00EB6287"/>
    <w:rsid w:val="00ED0E8F"/>
    <w:rsid w:val="00EE12FC"/>
    <w:rsid w:val="00FB3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C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5F0B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84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390</TotalTime>
  <Pages>3</Pages>
  <Words>625</Words>
  <Characters>3564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31</cp:revision>
  <cp:lastPrinted>2013-03-01T05:18:00Z</cp:lastPrinted>
  <dcterms:created xsi:type="dcterms:W3CDTF">2013-02-24T00:21:00Z</dcterms:created>
  <dcterms:modified xsi:type="dcterms:W3CDTF">2013-03-11T01:16:00Z</dcterms:modified>
</cp:coreProperties>
</file>